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442DB" w14:textId="77777777" w:rsidR="006200A0" w:rsidRDefault="006200A0" w:rsidP="006200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DEKYN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1D59C7B" w14:textId="77777777" w:rsidR="006200A0" w:rsidRDefault="006200A0" w:rsidP="006200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E0FB1E" w14:textId="77777777" w:rsidR="006200A0" w:rsidRDefault="006200A0" w:rsidP="006200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0E7EF8" w14:textId="77777777" w:rsidR="006200A0" w:rsidRDefault="006200A0" w:rsidP="006200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Faringdon</w:t>
      </w:r>
      <w:proofErr w:type="spellEnd"/>
      <w:r>
        <w:rPr>
          <w:rFonts w:ascii="Times New Roman" w:hAnsi="Times New Roman" w:cs="Times New Roman"/>
          <w:sz w:val="24"/>
          <w:szCs w:val="24"/>
        </w:rPr>
        <w:t>, Berkshire,</w:t>
      </w:r>
    </w:p>
    <w:p w14:paraId="1B29DE77" w14:textId="77777777" w:rsidR="006200A0" w:rsidRDefault="006200A0" w:rsidP="006200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0484410" w14:textId="77777777" w:rsidR="006200A0" w:rsidRDefault="006200A0" w:rsidP="006200A0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F67E291" w14:textId="77777777" w:rsidR="006200A0" w:rsidRDefault="006200A0" w:rsidP="006200A0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p.24)</w:t>
      </w:r>
    </w:p>
    <w:p w14:paraId="2F6BBCD4" w14:textId="77777777" w:rsidR="006200A0" w:rsidRDefault="006200A0" w:rsidP="006200A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337D6EC" w14:textId="77777777" w:rsidR="006200A0" w:rsidRDefault="006200A0" w:rsidP="006200A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03D07A2" w14:textId="77777777" w:rsidR="006200A0" w:rsidRPr="001B1923" w:rsidRDefault="006200A0" w:rsidP="006200A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 January 2022</w:t>
      </w:r>
    </w:p>
    <w:p w14:paraId="66F5CEA6" w14:textId="605A9AE8" w:rsidR="00BA00AB" w:rsidRPr="006200A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200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6B7F9" w14:textId="77777777" w:rsidR="006200A0" w:rsidRDefault="006200A0" w:rsidP="009139A6">
      <w:r>
        <w:separator/>
      </w:r>
    </w:p>
  </w:endnote>
  <w:endnote w:type="continuationSeparator" w:id="0">
    <w:p w14:paraId="3ED1D54D" w14:textId="77777777" w:rsidR="006200A0" w:rsidRDefault="006200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78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042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16A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598E8" w14:textId="77777777" w:rsidR="006200A0" w:rsidRDefault="006200A0" w:rsidP="009139A6">
      <w:r>
        <w:separator/>
      </w:r>
    </w:p>
  </w:footnote>
  <w:footnote w:type="continuationSeparator" w:id="0">
    <w:p w14:paraId="57677035" w14:textId="77777777" w:rsidR="006200A0" w:rsidRDefault="006200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06A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B1C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116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0A0"/>
    <w:rsid w:val="000666E0"/>
    <w:rsid w:val="002510B7"/>
    <w:rsid w:val="005C130B"/>
    <w:rsid w:val="006200A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D4248"/>
  <w15:chartTrackingRefBased/>
  <w15:docId w15:val="{169C5699-87F7-45CE-B586-C874BBE65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2022-01-29T21:02:00Z</dcterms:created>
  <dcterms:modified xsi:type="dcterms:W3CDTF">2022-01-29T21:02:00Z</dcterms:modified>
</cp:coreProperties>
</file>